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C9" w:rsidRPr="003B5DBE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F841C9" w:rsidRPr="003B5DBE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3B5DBE">
        <w:rPr>
          <w:rFonts w:ascii="Times New Roman" w:hAnsi="Times New Roman"/>
          <w:i/>
          <w:sz w:val="24"/>
          <w:szCs w:val="24"/>
          <w:lang w:eastAsia="ru-RU"/>
        </w:rPr>
        <w:t>Образец постановления</w:t>
      </w:r>
    </w:p>
    <w:p w:rsidR="00F841C9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профсоюзного комитета о созыве</w:t>
      </w:r>
    </w:p>
    <w:p w:rsidR="00F841C9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3B5DBE">
        <w:rPr>
          <w:rFonts w:ascii="Times New Roman" w:hAnsi="Times New Roman"/>
          <w:i/>
          <w:sz w:val="24"/>
          <w:szCs w:val="24"/>
          <w:lang w:eastAsia="ru-RU"/>
        </w:rPr>
        <w:t>отчетно-выборного собрания</w:t>
      </w:r>
    </w:p>
    <w:p w:rsidR="00F841C9" w:rsidRPr="003B5DBE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F841C9" w:rsidRPr="00650859" w:rsidRDefault="00F841C9" w:rsidP="00B4701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F841C9" w:rsidRPr="00650859" w:rsidRDefault="00F841C9" w:rsidP="00B47019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hAnsi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hAnsi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hAnsi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___________________  </w:t>
      </w:r>
    </w:p>
    <w:p w:rsidR="00F841C9" w:rsidRPr="0065085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50859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hAnsi="Times New Roman"/>
          <w:sz w:val="28"/>
          <w:szCs w:val="28"/>
          <w:lang w:eastAsia="ru-RU"/>
        </w:rPr>
        <w:t>)</w:t>
      </w:r>
    </w:p>
    <w:p w:rsidR="00F841C9" w:rsidRPr="0065085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50859"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41C9" w:rsidRPr="00B4701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B47019">
        <w:rPr>
          <w:rFonts w:ascii="Times New Roman" w:hAnsi="Times New Roman"/>
          <w:sz w:val="28"/>
          <w:szCs w:val="28"/>
          <w:lang w:eastAsia="ru-RU"/>
        </w:rPr>
        <w:t>рофсоюзного комитета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0859">
        <w:rPr>
          <w:rFonts w:ascii="Times New Roman" w:hAnsi="Times New Roman"/>
          <w:sz w:val="28"/>
          <w:szCs w:val="28"/>
          <w:lang w:eastAsia="ru-RU"/>
        </w:rPr>
        <w:t>от ___________ 20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650859">
        <w:rPr>
          <w:rFonts w:ascii="Times New Roman" w:hAnsi="Times New Roman"/>
          <w:sz w:val="28"/>
          <w:szCs w:val="28"/>
          <w:lang w:eastAsia="ru-RU"/>
        </w:rPr>
        <w:t>_ г.</w:t>
      </w:r>
      <w:bookmarkStart w:id="0" w:name="_GoBack"/>
      <w:bookmarkEnd w:id="0"/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41C9" w:rsidRPr="00650859" w:rsidRDefault="00F841C9" w:rsidP="00B470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859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проведенииотчетно-выборного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собранияпервичной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650859">
        <w:rPr>
          <w:rFonts w:ascii="Times New Roman" w:hAnsi="Times New Roman"/>
          <w:sz w:val="28"/>
          <w:szCs w:val="28"/>
          <w:lang w:eastAsia="ru-RU"/>
        </w:rPr>
        <w:t>рофсоюзно</w:t>
      </w:r>
      <w:r>
        <w:rPr>
          <w:rFonts w:ascii="Times New Roman" w:hAnsi="Times New Roman"/>
          <w:sz w:val="28"/>
          <w:szCs w:val="28"/>
          <w:lang w:eastAsia="ru-RU"/>
        </w:rPr>
        <w:t>й организации.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связи с истечение в 2019 году полномочий выборных органов первичной профсоюзной организации и в соответствии с постановлением </w:t>
      </w:r>
      <w:r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574AF8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пленарного заседания городского комитета Профсоюза от 18 декабря 2018 года №3 профсоюзный комитет постановляет: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1. Провести отчетно-выборное собрание первичной профсоюзной организации              2019 года.</w:t>
      </w: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2. Внести на рассмотрение отчетно-выборного собрания следующие вопросы: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 xml:space="preserve">1. Отчет о работе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профсоюзного </w:t>
      </w:r>
      <w:r w:rsidRPr="008A59A8">
        <w:rPr>
          <w:rFonts w:ascii="Times New Roman" w:hAnsi="Times New Roman"/>
          <w:sz w:val="28"/>
          <w:szCs w:val="28"/>
          <w:lang w:eastAsia="ru-RU"/>
        </w:rPr>
        <w:t>комитета за период с ____ по _____и задачи на предстоящий период.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2.  Отчет о работе контрольно ревизионной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за период с____по______</w:t>
      </w:r>
      <w:r w:rsidRPr="008A59A8">
        <w:rPr>
          <w:rFonts w:ascii="Times New Roman" w:hAnsi="Times New Roman"/>
          <w:sz w:val="28"/>
          <w:szCs w:val="28"/>
          <w:lang w:eastAsia="ru-RU"/>
        </w:rPr>
        <w:t>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 xml:space="preserve">          3. О прекращении полномочий выборных органов: профсоюзного комитета, председателя профсоюзной организации, контрольно-ревизионной комиссии.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4.  О выборах председателя первичной профсоюзной организации.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5.  О выборах профсоюзного комитета.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6.  О выборах контрольно- ревизионной комиссии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 xml:space="preserve">7. О выборах делегатов на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>отчетно-выборную</w:t>
      </w:r>
      <w:r w:rsidRPr="008A59A8">
        <w:rPr>
          <w:rFonts w:ascii="Times New Roman" w:hAnsi="Times New Roman"/>
          <w:sz w:val="28"/>
          <w:szCs w:val="28"/>
          <w:lang w:eastAsia="ru-RU"/>
        </w:rPr>
        <w:t>конференцию Орловской городской организации  Профсоюза.</w:t>
      </w:r>
    </w:p>
    <w:p w:rsidR="00F841C9" w:rsidRPr="008A59A8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8. О делегировании представителей первичной организации Профсоюза в состав Орловского городского  комитета Профсоюза.</w:t>
      </w:r>
    </w:p>
    <w:p w:rsidR="00F841C9" w:rsidRDefault="00F841C9" w:rsidP="00574A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9A8">
        <w:rPr>
          <w:rFonts w:ascii="Times New Roman" w:hAnsi="Times New Roman"/>
          <w:sz w:val="28"/>
          <w:szCs w:val="28"/>
          <w:lang w:eastAsia="ru-RU"/>
        </w:rPr>
        <w:tab/>
        <w:t>9.  О внесении изменений и дополнений в  Положение  о первичной организации Профсоюза (при</w:t>
      </w:r>
      <w:r w:rsidRPr="008A59A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необходимости</w:t>
      </w:r>
      <w:r w:rsidRPr="008A59A8">
        <w:rPr>
          <w:rFonts w:ascii="Times New Roman" w:hAnsi="Times New Roman"/>
          <w:sz w:val="28"/>
          <w:szCs w:val="28"/>
          <w:lang w:eastAsia="ru-RU"/>
        </w:rPr>
        <w:t>).</w:t>
      </w:r>
      <w:r w:rsidRPr="008A59A8">
        <w:rPr>
          <w:rFonts w:ascii="Times New Roman" w:hAnsi="Times New Roman"/>
          <w:sz w:val="28"/>
          <w:szCs w:val="28"/>
          <w:lang w:eastAsia="ru-RU"/>
        </w:rPr>
        <w:tab/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План организационно-технических мероприятий по подготовке и проведения отчетно-выборного собрания – утвердить (прилагается).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   Внести предложение на отчетно-выборное собрание об избрании профсоюзного комитета в составе       человек и в соответствии со ст.14, п.5.2 Устава Профсоюза установить следующий порядок избрания персонального состава профкома: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     человек избирается по принципу прямого делегирования, то есть по предложению профкома;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       человек избирается непосредственно на отчетно-выборном собрании из числа членов Профсоюза, состоящих на учете в первичной профорганизации.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  Принять к сведению, что в соответствии со ст.14, п.5.6 Устава Профсоюза председатель первичной профсоюзной организации входит в состав профкома по должности.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  Поручить председателю профкома подготовить предложения по кандидатурам для избрания в состав профсоюзного комитета по принципу прямого делегирования.  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     Предложить отчетно-выборному собранию избрать контрольно-ревизионную комиссию в количестве     человек непосредственно на собрании.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     Поручить председателю профкома подготовить проект доклада « </w:t>
      </w:r>
      <w:r w:rsidRPr="008A59A8">
        <w:rPr>
          <w:rFonts w:ascii="Times New Roman" w:hAnsi="Times New Roman"/>
          <w:sz w:val="28"/>
          <w:szCs w:val="28"/>
          <w:lang w:eastAsia="ru-RU"/>
        </w:rPr>
        <w:t xml:space="preserve"> Отчет о работе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профсоюзного </w:t>
      </w:r>
      <w:r w:rsidRPr="008A59A8">
        <w:rPr>
          <w:rFonts w:ascii="Times New Roman" w:hAnsi="Times New Roman"/>
          <w:sz w:val="28"/>
          <w:szCs w:val="28"/>
          <w:lang w:eastAsia="ru-RU"/>
        </w:rPr>
        <w:t>комитета за период с ____ по _____и задачи на предстоящий период</w:t>
      </w:r>
      <w:r>
        <w:rPr>
          <w:rFonts w:ascii="Times New Roman" w:hAnsi="Times New Roman"/>
          <w:sz w:val="28"/>
          <w:szCs w:val="28"/>
          <w:lang w:eastAsia="ru-RU"/>
        </w:rPr>
        <w:t xml:space="preserve">» и внести его на утверждение профсоюзного комитета   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          2019 года.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     Предложить контрольно-ревизионной комиссии подготовить проект доклада «</w:t>
      </w:r>
      <w:r w:rsidRPr="008A59A8">
        <w:rPr>
          <w:rFonts w:ascii="Times New Roman" w:hAnsi="Times New Roman"/>
          <w:sz w:val="28"/>
          <w:szCs w:val="28"/>
          <w:lang w:eastAsia="ru-RU"/>
        </w:rPr>
        <w:t>Отчет о работе контрольно ревизионной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за период с____по_____» и внести его на утверждение контрольно-ревизионной комиссии до        2019 года.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     Председателю профкома: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до 25 февраля 2019 года представить в горком Профсоюза данные о дате и месте проведения отчетно-выборного собрания;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течение трех дней после завершения отчетно-выборного собрания представить в горком Профсоюза отчет о проведении собрания;</w:t>
      </w:r>
    </w:p>
    <w:p w:rsidR="00F841C9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в течение семи дней после завершения отчетно-выборного собрания представить в горком Профсоюза выписку из постановления и анкеты на делегатов отчетно-выборной конференции Орловской городской организации Профсоюза.</w:t>
      </w:r>
    </w:p>
    <w:p w:rsidR="00F841C9" w:rsidRPr="008A59A8" w:rsidRDefault="00F841C9" w:rsidP="00B02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     Контроль за выполнением постановления возложить на профком и председателя профкома.</w:t>
      </w:r>
    </w:p>
    <w:p w:rsidR="00F841C9" w:rsidRDefault="00F841C9" w:rsidP="00F80A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1C9" w:rsidRDefault="00F841C9" w:rsidP="00B470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первичной</w:t>
      </w:r>
    </w:p>
    <w:p w:rsidR="00F841C9" w:rsidRDefault="00F841C9" w:rsidP="008A03AC">
      <w:pPr>
        <w:suppressAutoHyphens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sectPr w:rsidR="00F841C9" w:rsidSect="00AF0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019"/>
    <w:rsid w:val="003B5DBE"/>
    <w:rsid w:val="004E0DCC"/>
    <w:rsid w:val="00574AF8"/>
    <w:rsid w:val="00650859"/>
    <w:rsid w:val="007A2DBB"/>
    <w:rsid w:val="00805BAB"/>
    <w:rsid w:val="008A03AC"/>
    <w:rsid w:val="008A59A8"/>
    <w:rsid w:val="008E6C83"/>
    <w:rsid w:val="00AF08B2"/>
    <w:rsid w:val="00B0231C"/>
    <w:rsid w:val="00B47019"/>
    <w:rsid w:val="00C71094"/>
    <w:rsid w:val="00F80A6B"/>
    <w:rsid w:val="00F8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583</Words>
  <Characters>3328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</cp:lastModifiedBy>
  <cp:revision>3</cp:revision>
  <dcterms:created xsi:type="dcterms:W3CDTF">2019-02-14T09:47:00Z</dcterms:created>
  <dcterms:modified xsi:type="dcterms:W3CDTF">2019-02-18T10:20:00Z</dcterms:modified>
</cp:coreProperties>
</file>